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901" w:rsidRDefault="002E2901" w:rsidP="00370D20">
      <w:pPr>
        <w:rPr>
          <w:b/>
          <w:sz w:val="28"/>
        </w:rPr>
      </w:pPr>
      <w:r>
        <w:rPr>
          <w:b/>
          <w:sz w:val="28"/>
        </w:rPr>
        <w:t>Die neue Art der</w:t>
      </w:r>
      <w:r w:rsidR="00370D20">
        <w:rPr>
          <w:b/>
          <w:sz w:val="28"/>
        </w:rPr>
        <w:t xml:space="preserve"> Raumakustik</w:t>
      </w:r>
    </w:p>
    <w:p w:rsidR="00370D20" w:rsidRDefault="00370D20" w:rsidP="00370D20">
      <w:pPr>
        <w:rPr>
          <w:b/>
        </w:rPr>
      </w:pPr>
      <w:r w:rsidRPr="00A941BB">
        <w:rPr>
          <w:b/>
        </w:rPr>
        <w:t xml:space="preserve">WS </w:t>
      </w:r>
      <w:r w:rsidR="002E2901">
        <w:rPr>
          <w:b/>
        </w:rPr>
        <w:t>Sound Elemente</w:t>
      </w:r>
      <w:r w:rsidRPr="00A941BB">
        <w:rPr>
          <w:b/>
        </w:rPr>
        <w:t xml:space="preserve"> bieten eine </w:t>
      </w:r>
      <w:r w:rsidR="002E2901">
        <w:rPr>
          <w:b/>
        </w:rPr>
        <w:t>individuell anpassbare</w:t>
      </w:r>
      <w:r w:rsidRPr="00A941BB">
        <w:rPr>
          <w:b/>
        </w:rPr>
        <w:t xml:space="preserve"> Verbesserung der Raumakustik. Besonders </w:t>
      </w:r>
      <w:r w:rsidR="00830196">
        <w:rPr>
          <w:b/>
        </w:rPr>
        <w:t>in</w:t>
      </w:r>
      <w:r w:rsidRPr="00A941BB">
        <w:rPr>
          <w:b/>
        </w:rPr>
        <w:t xml:space="preserve"> bereits eingerichteten Räumen bieten diese Systeme eine dezente und einfache Akustiklösung. </w:t>
      </w:r>
    </w:p>
    <w:p w:rsidR="00370D20" w:rsidRDefault="00370D20" w:rsidP="00830196">
      <w:pPr>
        <w:autoSpaceDE w:val="0"/>
        <w:autoSpaceDN w:val="0"/>
        <w:adjustRightInd w:val="0"/>
        <w:spacing w:after="0" w:line="240" w:lineRule="auto"/>
      </w:pPr>
      <w:r w:rsidRPr="00A941BB">
        <w:t xml:space="preserve">Heutzutage wird aus architektonischen Gründen häufig auf textile Elemente in Räumen verzichtet. </w:t>
      </w:r>
      <w:r w:rsidR="00830196">
        <w:t>Deswegen</w:t>
      </w:r>
      <w:r w:rsidRPr="00A941BB">
        <w:t xml:space="preserve"> fehlen wichtige Absorptionsflächen im Raum</w:t>
      </w:r>
      <w:r>
        <w:t xml:space="preserve"> und</w:t>
      </w:r>
      <w:r w:rsidRPr="00A941BB">
        <w:t xml:space="preserve"> </w:t>
      </w:r>
      <w:r w:rsidR="00830196">
        <w:t>Systeme</w:t>
      </w:r>
      <w:r>
        <w:t xml:space="preserve"> </w:t>
      </w:r>
      <w:r w:rsidRPr="00A941BB">
        <w:t xml:space="preserve">zur Optimierung der Raumakustik </w:t>
      </w:r>
      <w:r>
        <w:t xml:space="preserve">gewinnen </w:t>
      </w:r>
      <w:r w:rsidRPr="00A941BB">
        <w:t xml:space="preserve">immer mehr an Bedeutung. </w:t>
      </w:r>
      <w:r w:rsidR="00211916">
        <w:br/>
      </w:r>
      <w:r w:rsidR="00211916">
        <w:br/>
      </w:r>
      <w:r w:rsidR="00830196">
        <w:t xml:space="preserve">Die hoch absorbierenden </w:t>
      </w:r>
      <w:r w:rsidRPr="00A941BB">
        <w:t xml:space="preserve">WS </w:t>
      </w:r>
      <w:r w:rsidR="002E2901">
        <w:t>Sound Elemente</w:t>
      </w:r>
      <w:r w:rsidRPr="00A941BB">
        <w:t xml:space="preserve"> </w:t>
      </w:r>
      <w:r w:rsidR="00830196">
        <w:t xml:space="preserve">lassen sich </w:t>
      </w:r>
      <w:r w:rsidR="00830196">
        <w:t>gestalten und setzen Ihrer Fantasie keine Grenzen</w:t>
      </w:r>
      <w:r w:rsidR="00830196">
        <w:t xml:space="preserve">. </w:t>
      </w:r>
      <w:r w:rsidR="00830196">
        <w:t xml:space="preserve">Die </w:t>
      </w:r>
      <w:r w:rsidR="00211916">
        <w:t xml:space="preserve">Absorber </w:t>
      </w:r>
      <w:r w:rsidR="00830196">
        <w:t>harmonieren mit Sichtbeton, fügen sich freundlich in eingerichtete Räume und optimieren geschmackvoll gestaltete Objekte.</w:t>
      </w:r>
      <w:r w:rsidR="00830196">
        <w:t xml:space="preserve"> </w:t>
      </w:r>
      <w:r w:rsidR="00211916">
        <w:br/>
      </w:r>
      <w:r w:rsidR="00830196">
        <w:t xml:space="preserve">Egal ob Großprojekt oder ein kleiner Raum - Sie geben den Stil vor – </w:t>
      </w:r>
      <w:r w:rsidR="00830196">
        <w:t>WS Sound</w:t>
      </w:r>
      <w:r w:rsidR="00830196">
        <w:t xml:space="preserve"> setz</w:t>
      </w:r>
      <w:r w:rsidR="00830196">
        <w:t>t ihn um.</w:t>
      </w:r>
    </w:p>
    <w:p w:rsidR="00370D20" w:rsidRDefault="00370D20" w:rsidP="00370D20">
      <w:pPr>
        <w:autoSpaceDE w:val="0"/>
        <w:autoSpaceDN w:val="0"/>
        <w:adjustRightInd w:val="0"/>
        <w:spacing w:after="0" w:line="240" w:lineRule="auto"/>
      </w:pPr>
    </w:p>
    <w:p w:rsidR="002E2901" w:rsidRDefault="002E2901" w:rsidP="002E2901">
      <w:pPr>
        <w:autoSpaceDE w:val="0"/>
        <w:autoSpaceDN w:val="0"/>
        <w:adjustRightInd w:val="0"/>
        <w:spacing w:after="0" w:line="240" w:lineRule="auto"/>
      </w:pPr>
      <w:r>
        <w:t>An Wand oder Decke bietet sich meist in jedem Raum ein freier Platz um die</w:t>
      </w:r>
      <w:r>
        <w:t xml:space="preserve"> </w:t>
      </w:r>
      <w:r>
        <w:t xml:space="preserve">Akustik zu verbessern. </w:t>
      </w:r>
      <w:r w:rsidR="00211916">
        <w:t>J</w:t>
      </w:r>
      <w:r>
        <w:t xml:space="preserve">e nach Gestaltungskonzept können die </w:t>
      </w:r>
      <w:r w:rsidR="00830196">
        <w:t>Absorber</w:t>
      </w:r>
      <w:r>
        <w:t xml:space="preserve"> individuell angepasst werden. Durch die breite</w:t>
      </w:r>
      <w:r>
        <w:t xml:space="preserve"> </w:t>
      </w:r>
      <w:r>
        <w:t>Farbpalette der Textilüberzüge kann die Farbgestaltung des Raumes</w:t>
      </w:r>
      <w:r>
        <w:t xml:space="preserve"> </w:t>
      </w:r>
      <w:r>
        <w:t>wieder aufgegriffen werden.</w:t>
      </w:r>
    </w:p>
    <w:p w:rsidR="00370D20" w:rsidRDefault="002E2901" w:rsidP="002E2901">
      <w:pPr>
        <w:pStyle w:val="KeinLeerraum"/>
      </w:pPr>
      <w:r>
        <w:t xml:space="preserve">Zudem besteht die Möglichkeit die </w:t>
      </w:r>
      <w:r w:rsidR="00830196">
        <w:t>WS Sound Absorber</w:t>
      </w:r>
      <w:r>
        <w:t xml:space="preserve"> anstelle des textilen</w:t>
      </w:r>
      <w:r>
        <w:t xml:space="preserve"> </w:t>
      </w:r>
      <w:r>
        <w:t>Überzuges mit einem individuellen Bilddruck zu versehen. So</w:t>
      </w:r>
      <w:r>
        <w:t xml:space="preserve"> </w:t>
      </w:r>
      <w:r>
        <w:t>kann beispielsweise mit einem Firmenlogo, einem einzigartigen</w:t>
      </w:r>
      <w:r>
        <w:t xml:space="preserve"> </w:t>
      </w:r>
      <w:r>
        <w:t>Erinnerungsfoto oder einem besonderen Spruch der Absorber</w:t>
      </w:r>
      <w:r>
        <w:t xml:space="preserve"> </w:t>
      </w:r>
      <w:r>
        <w:t>persönlich auf Sie abgestimmt werden.</w:t>
      </w:r>
    </w:p>
    <w:p w:rsidR="002E2901" w:rsidRDefault="002E2901" w:rsidP="002E2901">
      <w:pPr>
        <w:pStyle w:val="KeinLeerraum"/>
      </w:pPr>
    </w:p>
    <w:p w:rsidR="00830196" w:rsidRDefault="002E2901" w:rsidP="00830196">
      <w:pPr>
        <w:pStyle w:val="KeinLeerraum"/>
      </w:pPr>
      <w:r>
        <w:t xml:space="preserve">Die Ausführung in </w:t>
      </w:r>
      <w:proofErr w:type="spellStart"/>
      <w:r>
        <w:t>natur</w:t>
      </w:r>
      <w:proofErr w:type="spellEnd"/>
      <w:r>
        <w:t xml:space="preserve"> oder farbig beschichteter Optik besticht</w:t>
      </w:r>
      <w:r>
        <w:t xml:space="preserve"> hingegen mit besonderen K</w:t>
      </w:r>
      <w:r>
        <w:t>ontrasten. Besonders bei dem grau</w:t>
      </w:r>
      <w:r>
        <w:t xml:space="preserve"> </w:t>
      </w:r>
      <w:r>
        <w:t>melierten Rohmaterial erhalten Sie nach dem Beschichten eine</w:t>
      </w:r>
      <w:r>
        <w:t xml:space="preserve"> </w:t>
      </w:r>
      <w:r>
        <w:t xml:space="preserve">ganz besondere und einzigartige Farbgebung. </w:t>
      </w:r>
      <w:r w:rsidR="00211916">
        <w:t xml:space="preserve">Hier </w:t>
      </w:r>
      <w:r w:rsidR="00830196">
        <w:t>besteht auch die Möglichkeit eine unserer WS Sound Perforationsvorlagen auf die</w:t>
      </w:r>
      <w:r w:rsidR="00830196">
        <w:t xml:space="preserve"> </w:t>
      </w:r>
      <w:r w:rsidR="00211916">
        <w:t>Elemente anzuwenden und etwas Transparenz zu schaffen.</w:t>
      </w:r>
    </w:p>
    <w:p w:rsidR="002E2901" w:rsidRDefault="002E2901" w:rsidP="002E2901">
      <w:pPr>
        <w:pStyle w:val="KeinLeerraum"/>
      </w:pPr>
    </w:p>
    <w:p w:rsidR="002E2901" w:rsidRDefault="00830196" w:rsidP="002E2901">
      <w:pPr>
        <w:pStyle w:val="KeinLeerraum"/>
      </w:pPr>
      <w:r>
        <w:t xml:space="preserve">Die WS Sound </w:t>
      </w:r>
      <w:proofErr w:type="spellStart"/>
      <w:r>
        <w:t>Geo</w:t>
      </w:r>
      <w:proofErr w:type="spellEnd"/>
      <w:r>
        <w:t xml:space="preserve"> Elemente bestechen mit der Vielfalt der geometrischen Formen wodurch sich </w:t>
      </w:r>
      <w:r w:rsidR="002E2901">
        <w:t xml:space="preserve">die unterschiedlichsten Gestaltungsbilder </w:t>
      </w:r>
      <w:r w:rsidR="002E2901">
        <w:t>v</w:t>
      </w:r>
      <w:r w:rsidR="002E2901">
        <w:t>erwirklichen</w:t>
      </w:r>
      <w:r>
        <w:t xml:space="preserve"> lassen</w:t>
      </w:r>
      <w:r w:rsidR="002E2901">
        <w:t>.</w:t>
      </w:r>
      <w:r w:rsidR="002E2901">
        <w:t xml:space="preserve"> </w:t>
      </w:r>
      <w:r w:rsidR="002E2901">
        <w:t>Durch die Kombinationsmöglichkeiten der verschiedenen Größen, Dicken und Farben wird jedes</w:t>
      </w:r>
      <w:r w:rsidR="002E2901">
        <w:t xml:space="preserve"> </w:t>
      </w:r>
      <w:proofErr w:type="spellStart"/>
      <w:r w:rsidR="002E2901">
        <w:t>Absorberbild</w:t>
      </w:r>
      <w:proofErr w:type="spellEnd"/>
      <w:r w:rsidR="002E2901">
        <w:t xml:space="preserve"> zu einem Unikat. </w:t>
      </w:r>
    </w:p>
    <w:p w:rsidR="00830196" w:rsidRDefault="00830196" w:rsidP="002E2901">
      <w:pPr>
        <w:pStyle w:val="KeinLeerraum"/>
      </w:pPr>
    </w:p>
    <w:p w:rsidR="00003CD7" w:rsidRDefault="00830196" w:rsidP="00830196">
      <w:pPr>
        <w:pStyle w:val="KeinLeerraum"/>
      </w:pPr>
      <w:r>
        <w:t xml:space="preserve">Neben </w:t>
      </w:r>
      <w:r w:rsidR="00211916">
        <w:t>den</w:t>
      </w:r>
      <w:r>
        <w:t xml:space="preserve"> Standarddesigns</w:t>
      </w:r>
      <w:r>
        <w:t xml:space="preserve"> werden auch</w:t>
      </w:r>
      <w:r>
        <w:t xml:space="preserve"> gerne individuelle</w:t>
      </w:r>
      <w:r>
        <w:t xml:space="preserve"> </w:t>
      </w:r>
      <w:r>
        <w:t>Lösungen</w:t>
      </w:r>
      <w:r>
        <w:t xml:space="preserve"> produziert</w:t>
      </w:r>
      <w:r>
        <w:t xml:space="preserve">. </w:t>
      </w:r>
    </w:p>
    <w:p w:rsidR="00830196" w:rsidRDefault="00830196" w:rsidP="00830196">
      <w:pPr>
        <w:pStyle w:val="KeinLeerraum"/>
      </w:pPr>
    </w:p>
    <w:p w:rsidR="00830196" w:rsidRDefault="00830196" w:rsidP="00830196">
      <w:pPr>
        <w:pStyle w:val="KeinLeerraum"/>
      </w:pPr>
      <w:r>
        <w:t>Die</w:t>
      </w:r>
      <w:r>
        <w:t xml:space="preserve"> WS Sound Materialien wurden im Labor auf Ihre akustischen Eigenschaften geprüft. So </w:t>
      </w:r>
      <w:r>
        <w:t xml:space="preserve">kann </w:t>
      </w:r>
      <w:r w:rsidR="00211916">
        <w:t>sichergestellt</w:t>
      </w:r>
      <w:r>
        <w:t xml:space="preserve"> werden die Räume optimal aufzurüsten</w:t>
      </w:r>
    </w:p>
    <w:p w:rsidR="00830196" w:rsidRDefault="00830196" w:rsidP="00830196">
      <w:pPr>
        <w:pStyle w:val="KeinLeerraum"/>
      </w:pPr>
      <w:bookmarkStart w:id="0" w:name="_GoBack"/>
      <w:bookmarkEnd w:id="0"/>
    </w:p>
    <w:p w:rsidR="00370D20" w:rsidRPr="00692639" w:rsidRDefault="00370D20" w:rsidP="00370D20">
      <w:pPr>
        <w:rPr>
          <w:color w:val="FF0000"/>
        </w:rPr>
      </w:pPr>
      <w:r w:rsidRPr="00625C85">
        <w:t xml:space="preserve">Seit Firmengründung im Jänner 2006 </w:t>
      </w:r>
      <w:proofErr w:type="gramStart"/>
      <w:r>
        <w:t>beschäftigt</w:t>
      </w:r>
      <w:proofErr w:type="gramEnd"/>
      <w:r>
        <w:t xml:space="preserve"> sich Wolfgang Spitzer, Design- u. Akustiksysteme </w:t>
      </w:r>
      <w:r w:rsidRPr="00625C85">
        <w:t xml:space="preserve">mit </w:t>
      </w:r>
      <w:r>
        <w:t>stilvollen</w:t>
      </w:r>
      <w:r w:rsidRPr="00625C85">
        <w:t xml:space="preserve"> </w:t>
      </w:r>
      <w:r>
        <w:t>Lösungen</w:t>
      </w:r>
      <w:r w:rsidRPr="00625C85">
        <w:t xml:space="preserve"> für </w:t>
      </w:r>
      <w:r>
        <w:t>R</w:t>
      </w:r>
      <w:r w:rsidRPr="00625C85">
        <w:t xml:space="preserve">aumdesign und Raumakustik. </w:t>
      </w:r>
      <w:r>
        <w:t>Man erhält exklusive und besondere</w:t>
      </w:r>
      <w:r w:rsidRPr="00625C85">
        <w:t xml:space="preserve"> Systeme für Wand, Decke </w:t>
      </w:r>
      <w:r>
        <w:t>u</w:t>
      </w:r>
      <w:r w:rsidRPr="00625C85">
        <w:t>nd Möbelbau</w:t>
      </w:r>
      <w:r>
        <w:t xml:space="preserve"> sowie kompetente Beratung in Fragen der Akustik.</w:t>
      </w:r>
    </w:p>
    <w:p w:rsidR="00370D20" w:rsidRPr="00625C85" w:rsidRDefault="00370D20" w:rsidP="00370D20">
      <w:r w:rsidRPr="00625C85">
        <w:t>Krea</w:t>
      </w:r>
      <w:r>
        <w:t>tivität</w:t>
      </w:r>
      <w:r w:rsidRPr="00625C85">
        <w:t xml:space="preserve"> in Kombination mit Knowhow ist der </w:t>
      </w:r>
      <w:r>
        <w:t xml:space="preserve">erfolgreiche </w:t>
      </w:r>
      <w:r w:rsidRPr="00625C85">
        <w:t>Weg zu beeindruckenden Rauminszenierungen.</w:t>
      </w:r>
      <w:r>
        <w:t xml:space="preserve"> </w:t>
      </w:r>
      <w:r>
        <w:br/>
      </w:r>
      <w:r>
        <w:br/>
      </w:r>
      <w:r w:rsidRPr="00625C85">
        <w:t>Erschaffen Sie exklusive Räume!</w:t>
      </w:r>
    </w:p>
    <w:p w:rsidR="00370D20" w:rsidRDefault="00370D20" w:rsidP="00370D20"/>
    <w:p w:rsidR="00A55BDD" w:rsidRDefault="00A55BDD" w:rsidP="00A55BDD">
      <w:r>
        <w:rPr>
          <w:i/>
          <w:sz w:val="18"/>
        </w:rPr>
        <w:t>Kontakt:</w:t>
      </w:r>
      <w:r>
        <w:rPr>
          <w:i/>
          <w:sz w:val="18"/>
        </w:rPr>
        <w:br/>
      </w:r>
      <w:r>
        <w:rPr>
          <w:sz w:val="18"/>
        </w:rPr>
        <w:t>Wolfgang Spitzer, Design- u. Akustiksysteme</w:t>
      </w:r>
      <w:r>
        <w:rPr>
          <w:sz w:val="18"/>
        </w:rPr>
        <w:br/>
        <w:t>Mühlbach 76</w:t>
      </w:r>
      <w:r>
        <w:rPr>
          <w:sz w:val="18"/>
        </w:rPr>
        <w:br/>
        <w:t>4864 Attersee am Attersee</w:t>
      </w:r>
      <w:r>
        <w:rPr>
          <w:sz w:val="18"/>
        </w:rPr>
        <w:br/>
        <w:t>Telefon +43 676 951 4343</w:t>
      </w:r>
      <w:r>
        <w:rPr>
          <w:sz w:val="18"/>
        </w:rPr>
        <w:br/>
      </w:r>
      <w:r>
        <w:rPr>
          <w:sz w:val="18"/>
        </w:rPr>
        <w:lastRenderedPageBreak/>
        <w:t xml:space="preserve">E-Mail: </w:t>
      </w:r>
      <w:hyperlink r:id="rId5" w:history="1">
        <w:r>
          <w:rPr>
            <w:rStyle w:val="Hyperlink"/>
            <w:sz w:val="18"/>
          </w:rPr>
          <w:t>office@design-akustik.at</w:t>
        </w:r>
      </w:hyperlink>
      <w:r>
        <w:rPr>
          <w:sz w:val="18"/>
        </w:rPr>
        <w:br/>
      </w:r>
      <w:hyperlink r:id="rId6" w:history="1">
        <w:r>
          <w:rPr>
            <w:rStyle w:val="Hyperlink"/>
            <w:sz w:val="18"/>
          </w:rPr>
          <w:t>www.design-akustik.at</w:t>
        </w:r>
      </w:hyperlink>
    </w:p>
    <w:p w:rsidR="00370D20" w:rsidRDefault="00370D20" w:rsidP="00370D20">
      <w:pPr>
        <w:pStyle w:val="Pa4"/>
      </w:pPr>
    </w:p>
    <w:p w:rsidR="00A40B03" w:rsidRPr="00370D20" w:rsidRDefault="00A40B03" w:rsidP="00370D20"/>
    <w:sectPr w:rsidR="00A40B03" w:rsidRPr="00370D2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uhaus">
    <w:altName w:val="Bauhaus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03"/>
    <w:rsid w:val="00003CD7"/>
    <w:rsid w:val="00010CAF"/>
    <w:rsid w:val="000F7127"/>
    <w:rsid w:val="001A0F98"/>
    <w:rsid w:val="00211916"/>
    <w:rsid w:val="00216750"/>
    <w:rsid w:val="002E2901"/>
    <w:rsid w:val="002E6039"/>
    <w:rsid w:val="00317B14"/>
    <w:rsid w:val="003616BB"/>
    <w:rsid w:val="00370D20"/>
    <w:rsid w:val="003E301F"/>
    <w:rsid w:val="00484D4D"/>
    <w:rsid w:val="00625C85"/>
    <w:rsid w:val="00766E4F"/>
    <w:rsid w:val="00830196"/>
    <w:rsid w:val="00905102"/>
    <w:rsid w:val="00A40B03"/>
    <w:rsid w:val="00A55BDD"/>
    <w:rsid w:val="00BA2113"/>
    <w:rsid w:val="00BC0B55"/>
    <w:rsid w:val="00C669B8"/>
    <w:rsid w:val="00D377D5"/>
    <w:rsid w:val="00DF759B"/>
    <w:rsid w:val="00E45FFF"/>
    <w:rsid w:val="00F3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0D20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paragraph" w:styleId="KeinLeerraum">
    <w:name w:val="No Spacing"/>
    <w:uiPriority w:val="1"/>
    <w:qFormat/>
    <w:rsid w:val="002E29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0D20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paragraph" w:styleId="KeinLeerraum">
    <w:name w:val="No Spacing"/>
    <w:uiPriority w:val="1"/>
    <w:qFormat/>
    <w:rsid w:val="002E29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ign-akustik.at" TargetMode="External"/><Relationship Id="rId5" Type="http://schemas.openxmlformats.org/officeDocument/2006/relationships/hyperlink" Target="mailto:office@design-akustik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B9541628.dotm</Template>
  <TotalTime>0</TotalTime>
  <Pages>2</Pages>
  <Words>398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Wolfgang Spitzer Design- u. Akustiksysteme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Franziska</dc:creator>
  <cp:lastModifiedBy>Franziska</cp:lastModifiedBy>
  <cp:revision>3</cp:revision>
  <dcterms:created xsi:type="dcterms:W3CDTF">2018-10-02T09:49:00Z</dcterms:created>
  <dcterms:modified xsi:type="dcterms:W3CDTF">2018-10-02T09:52:00Z</dcterms:modified>
</cp:coreProperties>
</file>